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A3992" w14:textId="77777777" w:rsidR="009B61DB" w:rsidRPr="00A45608" w:rsidRDefault="009B61DB" w:rsidP="009B61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  <w:u w:val="single"/>
        </w:rPr>
        <w:t>Avelina OSBORNE</w:t>
      </w:r>
      <w:r w:rsidRPr="00A45608">
        <w:rPr>
          <w:rFonts w:ascii="Times New Roman" w:hAnsi="Times New Roman" w:cs="Times New Roman"/>
          <w:sz w:val="24"/>
          <w:szCs w:val="24"/>
        </w:rPr>
        <w:t xml:space="preserve">      (fl.1490)</w:t>
      </w:r>
    </w:p>
    <w:p w14:paraId="4FEF8322" w14:textId="77777777" w:rsidR="009B61DB" w:rsidRPr="00A45608" w:rsidRDefault="009B61DB" w:rsidP="009B61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of Canterbury. Widow.</w:t>
      </w:r>
    </w:p>
    <w:p w14:paraId="32869B2D" w14:textId="77777777" w:rsidR="009B61DB" w:rsidRPr="00A45608" w:rsidRDefault="009B61DB" w:rsidP="009B61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FBCF6F" w14:textId="77777777" w:rsidR="009B61DB" w:rsidRDefault="009B61DB" w:rsidP="009B61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3252AF4" w14:textId="77777777" w:rsidR="006A65EF" w:rsidRPr="006A65EF" w:rsidRDefault="006A65EF" w:rsidP="006A65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65EF">
        <w:rPr>
          <w:rFonts w:ascii="Times New Roman" w:hAnsi="Times New Roman" w:cs="Times New Roman"/>
          <w:sz w:val="24"/>
          <w:szCs w:val="24"/>
        </w:rPr>
        <w:t>= William(d.1471)(q.v.).   (H.P. p.652)</w:t>
      </w:r>
    </w:p>
    <w:p w14:paraId="0FDE02FC" w14:textId="77777777" w:rsidR="006A65EF" w:rsidRDefault="006A65EF" w:rsidP="009B61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34699B6" w14:textId="77777777" w:rsidR="006A65EF" w:rsidRPr="00A45608" w:rsidRDefault="006A65EF" w:rsidP="009B61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51B71C" w14:textId="77777777" w:rsidR="009B61DB" w:rsidRPr="00A45608" w:rsidRDefault="009B61DB" w:rsidP="009B61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ab/>
        <w:t>1490</w:t>
      </w:r>
      <w:r w:rsidRPr="00A45608">
        <w:rPr>
          <w:rFonts w:ascii="Times New Roman" w:hAnsi="Times New Roman" w:cs="Times New Roman"/>
          <w:sz w:val="24"/>
          <w:szCs w:val="24"/>
        </w:rPr>
        <w:tab/>
        <w:t>She made her Will.  (Plomer p.353)</w:t>
      </w:r>
    </w:p>
    <w:p w14:paraId="64EA624B" w14:textId="77777777" w:rsidR="009B61DB" w:rsidRPr="00A45608" w:rsidRDefault="009B61DB" w:rsidP="009B61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C9CF22" w14:textId="77777777" w:rsidR="009B61DB" w:rsidRPr="00A45608" w:rsidRDefault="009B61DB" w:rsidP="009B61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F1C16CD" w14:textId="77777777" w:rsidR="009B61DB" w:rsidRDefault="009B61DB" w:rsidP="009B61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7 May 2016</w:t>
      </w:r>
    </w:p>
    <w:p w14:paraId="788E4BF6" w14:textId="6D43BD97" w:rsidR="006A65EF" w:rsidRPr="00A45608" w:rsidRDefault="006A65EF" w:rsidP="009B61D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November 2023</w:t>
      </w:r>
    </w:p>
    <w:p w14:paraId="23A3B34E" w14:textId="77777777" w:rsidR="009B61DB" w:rsidRPr="00E71FC3" w:rsidRDefault="009B61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B61DB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A97E5" w14:textId="77777777" w:rsidR="009B61DB" w:rsidRDefault="009B61DB" w:rsidP="00E71FC3">
      <w:pPr>
        <w:spacing w:after="0" w:line="240" w:lineRule="auto"/>
      </w:pPr>
      <w:r>
        <w:separator/>
      </w:r>
    </w:p>
  </w:endnote>
  <w:endnote w:type="continuationSeparator" w:id="0">
    <w:p w14:paraId="43B64B69" w14:textId="77777777" w:rsidR="009B61DB" w:rsidRDefault="009B61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972D3" w14:textId="77777777" w:rsidR="009B61DB" w:rsidRPr="00E71FC3" w:rsidRDefault="009B61DB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4D65D" w14:textId="77777777" w:rsidR="009B61DB" w:rsidRDefault="009B61DB" w:rsidP="00E71FC3">
      <w:pPr>
        <w:spacing w:after="0" w:line="240" w:lineRule="auto"/>
      </w:pPr>
      <w:r>
        <w:separator/>
      </w:r>
    </w:p>
  </w:footnote>
  <w:footnote w:type="continuationSeparator" w:id="0">
    <w:p w14:paraId="57EED1D0" w14:textId="77777777" w:rsidR="009B61DB" w:rsidRDefault="009B61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1DB"/>
    <w:rsid w:val="006A65EF"/>
    <w:rsid w:val="009B61D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572D4"/>
  <w15:chartTrackingRefBased/>
  <w15:docId w15:val="{D596ED81-388B-4ABB-8361-2F84265AF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2016-06-13T20:56:00Z</dcterms:created>
  <dcterms:modified xsi:type="dcterms:W3CDTF">2023-11-30T10:43:00Z</dcterms:modified>
</cp:coreProperties>
</file>